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20206563"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793595">
        <w:rPr>
          <w:rFonts w:ascii="Arial" w:hAnsi="Arial" w:cs="Arial"/>
          <w:b/>
          <w:sz w:val="24"/>
          <w:szCs w:val="28"/>
        </w:rPr>
        <w:t>5</w:t>
      </w:r>
      <w:bookmarkStart w:id="0" w:name="_GoBack"/>
      <w:bookmarkEnd w:id="0"/>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Pr>
          <w:rFonts w:ascii="Arial" w:hAnsi="Arial" w:cs="Arial"/>
          <w:b/>
          <w:sz w:val="24"/>
          <w:szCs w:val="28"/>
        </w:rPr>
        <w:t xml:space="preserve">                   </w:t>
      </w:r>
      <w:r w:rsidR="00644253" w:rsidRPr="00644253">
        <w:rPr>
          <w:rFonts w:ascii="Arial" w:hAnsi="Arial" w:cs="Arial"/>
          <w:b/>
          <w:sz w:val="24"/>
          <w:szCs w:val="28"/>
        </w:rPr>
        <w:t>RP-191732</w:t>
      </w:r>
    </w:p>
    <w:p w14:paraId="791714AC" w14:textId="7307448B" w:rsidR="00013B8F" w:rsidRPr="00013B8F" w:rsidRDefault="00AC23A2" w:rsidP="00013B8F">
      <w:pPr>
        <w:keepLines/>
        <w:tabs>
          <w:tab w:val="left" w:pos="567"/>
        </w:tabs>
        <w:rPr>
          <w:rFonts w:ascii="Arial" w:hAnsi="Arial" w:cs="Arial"/>
          <w:b/>
          <w:sz w:val="24"/>
          <w:szCs w:val="28"/>
        </w:rPr>
      </w:pPr>
      <w:r w:rsidRPr="00AC23A2">
        <w:rPr>
          <w:rFonts w:ascii="Arial" w:hAnsi="Arial" w:cs="Arial"/>
          <w:b/>
          <w:sz w:val="24"/>
          <w:szCs w:val="28"/>
        </w:rPr>
        <w:t>Newport Beach, USA, September 16-20, 2019</w:t>
      </w: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0CFC67B5" w:rsidR="00B6300F" w:rsidRPr="008836AC" w:rsidRDefault="003A00C5" w:rsidP="008836AC">
            <w:pPr>
              <w:tabs>
                <w:tab w:val="left" w:pos="567"/>
              </w:tabs>
              <w:spacing w:after="0"/>
              <w:rPr>
                <w:rFonts w:ascii="Arial" w:hAnsi="Arial" w:cs="Arial"/>
                <w:lang w:eastAsia="ja-JP"/>
              </w:rPr>
            </w:pPr>
            <w:r w:rsidRPr="003A00C5">
              <w:rPr>
                <w:rFonts w:ascii="Arial" w:hAnsi="Arial" w:cs="Arial"/>
                <w:lang w:eastAsia="ja-JP"/>
              </w:rPr>
              <w:t>RP-</w:t>
            </w:r>
            <w:r w:rsidR="00597EE8">
              <w:rPr>
                <w:rFonts w:ascii="Arial" w:hAnsi="Arial" w:cs="Arial"/>
                <w:lang w:eastAsia="ja-JP"/>
              </w:rPr>
              <w:t>19</w:t>
            </w:r>
            <w:r w:rsidR="00F30A9E">
              <w:rPr>
                <w:rFonts w:ascii="Arial" w:hAnsi="Arial" w:cs="Arial"/>
                <w:lang w:eastAsia="ja-JP"/>
              </w:rPr>
              <w:t>1085</w:t>
            </w:r>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96E52" w:rsidRPr="00196E52">
              <w:rPr>
                <w:rFonts w:ascii="Arial" w:hAnsi="Arial" w:cs="Arial"/>
                <w:color w:val="FF0000"/>
                <w:lang w:eastAsia="ja-JP"/>
              </w:rPr>
              <w:t>12/2019</w:t>
            </w:r>
          </w:p>
        </w:tc>
        <w:tc>
          <w:tcPr>
            <w:tcW w:w="2268" w:type="dxa"/>
          </w:tcPr>
          <w:p w14:paraId="791714CA"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96E52" w:rsidRPr="00196E52">
              <w:rPr>
                <w:rFonts w:ascii="Arial" w:hAnsi="Arial" w:cs="Arial"/>
                <w:color w:val="FF0000"/>
                <w:lang w:eastAsia="ja-JP"/>
              </w:rPr>
              <w:t>12/2019</w:t>
            </w:r>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46A5E908"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r w:rsidR="00F30A9E">
              <w:rPr>
                <w:rFonts w:ascii="Arial" w:hAnsi="Arial" w:cs="Arial"/>
                <w:color w:val="FF0000"/>
                <w:lang w:eastAsia="ja-JP"/>
              </w:rPr>
              <w:t>80</w:t>
            </w:r>
            <w:r w:rsidR="00871653" w:rsidRPr="00871653">
              <w:rPr>
                <w:rFonts w:ascii="Arial" w:hAnsi="Arial" w:cs="Arial"/>
                <w:color w:val="FF0000"/>
                <w:lang w:eastAsia="ja-JP"/>
              </w:rPr>
              <w:t>%</w:t>
            </w:r>
          </w:p>
        </w:tc>
        <w:tc>
          <w:tcPr>
            <w:tcW w:w="2268" w:type="dxa"/>
          </w:tcPr>
          <w:p w14:paraId="791714D2" w14:textId="6AC9EAA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30A9E">
              <w:rPr>
                <w:rFonts w:ascii="Arial" w:hAnsi="Arial" w:cs="Arial"/>
                <w:color w:val="FF0000"/>
                <w:lang w:eastAsia="ja-JP"/>
              </w:rPr>
              <w:t>8</w:t>
            </w:r>
            <w:r w:rsidR="003A00C5">
              <w:rPr>
                <w:rFonts w:ascii="Arial" w:hAnsi="Arial" w:cs="Arial"/>
                <w:color w:val="FF0000"/>
                <w:lang w:eastAsia="ja-JP"/>
              </w:rPr>
              <w:t>0</w:t>
            </w:r>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REL-indep.</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spec: RAN4 Tdoc</w:t>
            </w:r>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Liu Liehai,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1" w:name="_Hlk516612989"/>
            <w:r w:rsidRPr="007629FB">
              <w:rPr>
                <w:rFonts w:cs="Arial"/>
                <w:szCs w:val="18"/>
                <w:lang w:eastAsia="ja-JP"/>
              </w:rPr>
              <w:t>41C-42A-42C_UL_42C_BCS0</w:t>
            </w:r>
            <w:bookmarkEnd w:id="1"/>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2" w:name="_Hlk516612744"/>
            <w:r w:rsidRPr="00D0557B">
              <w:rPr>
                <w:rFonts w:ascii="Arial" w:hAnsi="Arial" w:cs="Arial"/>
                <w:sz w:val="18"/>
                <w:szCs w:val="18"/>
              </w:rPr>
              <w:t>3A-42A-42C_UL_42C_BCS0</w:t>
            </w:r>
            <w:bookmarkEnd w:id="2"/>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Marius Oltean,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77777777" w:rsidR="00196E52" w:rsidRDefault="00196E52" w:rsidP="009779EA">
            <w:pPr>
              <w:pStyle w:val="TAL"/>
              <w:rPr>
                <w:lang w:eastAsia="ja-JP"/>
              </w:rPr>
            </w:pPr>
            <w:r>
              <w:rPr>
                <w:lang w:eastAsia="ja-JP"/>
              </w:rPr>
              <w:t>Not start</w:t>
            </w:r>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196E5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196E52" w:rsidRPr="005E77B7" w:rsidRDefault="00196E52" w:rsidP="009779EA">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77777777" w:rsidR="00196E52" w:rsidRPr="005E77B7" w:rsidRDefault="00E81079" w:rsidP="009779EA">
            <w:pPr>
              <w:pStyle w:val="TAL"/>
              <w:rPr>
                <w:rFonts w:cs="Arial"/>
                <w:szCs w:val="18"/>
                <w:lang w:eastAsia="ja-JP"/>
              </w:rPr>
            </w:pPr>
            <w:r>
              <w:rPr>
                <w:rFonts w:cs="Arial"/>
                <w:szCs w:val="18"/>
              </w:rPr>
              <w:t>Coexistence</w:t>
            </w:r>
          </w:p>
        </w:tc>
      </w:tr>
      <w:tr w:rsidR="00196E52" w14:paraId="7917164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39" w14:textId="77777777"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63A" w14:textId="77777777"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B" w14:textId="77777777"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917163C"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D"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E"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F" w14:textId="77777777" w:rsidR="00196E52" w:rsidRPr="005E77B7" w:rsidRDefault="00E81079" w:rsidP="009779EA">
            <w:pPr>
              <w:pStyle w:val="TAL"/>
              <w:rPr>
                <w:rFonts w:cs="Arial"/>
                <w:szCs w:val="18"/>
                <w:lang w:eastAsia="ja-JP"/>
              </w:rPr>
            </w:pPr>
            <w:r>
              <w:rPr>
                <w:rFonts w:cs="Arial"/>
                <w:szCs w:val="18"/>
              </w:rPr>
              <w:t>Coexistence</w:t>
            </w:r>
          </w:p>
        </w:tc>
      </w:tr>
      <w:tr w:rsidR="00E81079"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E81079" w:rsidRDefault="00E81079" w:rsidP="00E81079">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E81079" w:rsidRPr="00861D09" w:rsidRDefault="00E81079" w:rsidP="00E81079">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E81079" w:rsidRPr="00861D09" w:rsidRDefault="00E81079" w:rsidP="00E81079">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7777777"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77777777" w:rsidR="00E81079" w:rsidRPr="005E77B7" w:rsidRDefault="00E81079" w:rsidP="00E81079">
            <w:pPr>
              <w:pStyle w:val="TAL"/>
              <w:rPr>
                <w:rFonts w:cs="Arial"/>
                <w:szCs w:val="18"/>
                <w:lang w:eastAsia="ja-JP"/>
              </w:rPr>
            </w:pPr>
            <w:r w:rsidRPr="00CB66D3">
              <w:t xml:space="preserve">Ongoing </w:t>
            </w:r>
          </w:p>
        </w:tc>
      </w:tr>
      <w:tr w:rsidR="00E81079"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E81079" w:rsidRPr="00B73CCE" w:rsidRDefault="00E81079" w:rsidP="00E81079">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E81079" w:rsidRPr="00F52E38" w:rsidRDefault="00E81079" w:rsidP="00E81079">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77777777"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77777777" w:rsidR="00E81079" w:rsidRPr="005E77B7" w:rsidRDefault="00E81079" w:rsidP="00E81079">
            <w:pPr>
              <w:pStyle w:val="TAL"/>
              <w:rPr>
                <w:rFonts w:cs="Arial"/>
                <w:szCs w:val="18"/>
                <w:lang w:eastAsia="ja-JP"/>
              </w:rPr>
            </w:pPr>
            <w:r w:rsidRPr="00CB66D3">
              <w:t>Ongoing</w:t>
            </w:r>
          </w:p>
        </w:tc>
      </w:tr>
      <w:tr w:rsidR="00E81079" w:rsidRPr="005E77B7" w14:paraId="7917165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1" w14:textId="77777777" w:rsidR="00E81079" w:rsidRPr="00BB257C" w:rsidRDefault="00E81079" w:rsidP="00E81079">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2" w14:textId="77777777" w:rsidR="00E81079" w:rsidRPr="00F52E38" w:rsidRDefault="00E81079" w:rsidP="00E81079">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3" w14:textId="77777777"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4" w14:textId="77777777"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5"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6"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7" w14:textId="77777777" w:rsidR="00E81079" w:rsidRPr="005E77B7" w:rsidRDefault="00E81079" w:rsidP="00E81079">
            <w:pPr>
              <w:pStyle w:val="TAL"/>
              <w:rPr>
                <w:rFonts w:cs="Arial"/>
                <w:szCs w:val="18"/>
                <w:lang w:eastAsia="ja-JP"/>
              </w:rPr>
            </w:pPr>
            <w:r w:rsidRPr="00CB66D3">
              <w:t>Ongoing</w:t>
            </w:r>
          </w:p>
        </w:tc>
      </w:tr>
      <w:tr w:rsidR="00E81079" w:rsidRPr="005E77B7" w14:paraId="7917166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9" w14:textId="77777777" w:rsidR="00E81079" w:rsidRDefault="00E81079" w:rsidP="00E81079">
            <w:pPr>
              <w:rPr>
                <w:rFonts w:cs="Arial"/>
                <w:szCs w:val="18"/>
              </w:rPr>
            </w:pPr>
            <w:r>
              <w:rPr>
                <w:rFonts w:cs="Arial"/>
                <w:szCs w:val="18"/>
              </w:rPr>
              <w:lastRenderedPageBreak/>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A" w14:textId="77777777" w:rsidR="00E81079" w:rsidRPr="00F52E38" w:rsidRDefault="00E81079" w:rsidP="00E81079">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B" w14:textId="77777777"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C" w14:textId="77777777"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D"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E" w14:textId="77777777"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F" w14:textId="77777777" w:rsidR="00E81079" w:rsidRPr="005E77B7" w:rsidRDefault="00E81079" w:rsidP="00E81079">
            <w:pPr>
              <w:pStyle w:val="TAL"/>
              <w:rPr>
                <w:rFonts w:cs="Arial"/>
                <w:szCs w:val="18"/>
                <w:lang w:eastAsia="ja-JP"/>
              </w:rPr>
            </w:pPr>
            <w:r w:rsidRPr="00CB66D3">
              <w:t>Ongoing</w:t>
            </w:r>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77777777" w:rsidR="00742B5B" w:rsidRPr="00742B5B" w:rsidRDefault="00F050D3" w:rsidP="00742B5B">
            <w:pPr>
              <w:pStyle w:val="TAL"/>
              <w:rPr>
                <w:rFonts w:cs="Arial"/>
                <w:lang w:val="en-US"/>
              </w:rPr>
            </w:pPr>
            <w:r>
              <w:rPr>
                <w:rFonts w:cs="Arial"/>
                <w:szCs w:val="18"/>
              </w:rPr>
              <w:t>Ongoing</w:t>
            </w:r>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77777777" w:rsidR="00742B5B" w:rsidRPr="00742B5B" w:rsidRDefault="00742B5B" w:rsidP="00742B5B">
            <w:pPr>
              <w:pStyle w:val="TAL"/>
              <w:rPr>
                <w:rFonts w:cs="Arial"/>
                <w:lang w:val="en-US"/>
              </w:rPr>
            </w:pPr>
            <w:r w:rsidRPr="00742B5B">
              <w:rPr>
                <w:rFonts w:cs="Arial"/>
                <w:lang w:val="en-US"/>
              </w:rPr>
              <w:t>Not start</w:t>
            </w:r>
          </w:p>
        </w:tc>
      </w:tr>
      <w:tr w:rsidR="00742B5B"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14:paraId="791716F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EF" w14:textId="77777777"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0" w14:textId="77777777"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1" w14:textId="77777777" w:rsidR="00742B5B" w:rsidRDefault="00742B5B" w:rsidP="00742B5B">
            <w:r w:rsidRPr="00CF2147">
              <w:t>Not start</w:t>
            </w:r>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77777777"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77777777"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77777777"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77777777" w:rsidR="009307F7" w:rsidRDefault="009307F7" w:rsidP="009307F7">
            <w:pPr>
              <w:spacing w:line="252" w:lineRule="auto"/>
              <w:rPr>
                <w:rFonts w:ascii="Arial" w:hAnsi="Arial" w:cs="Arial"/>
                <w:sz w:val="18"/>
                <w:szCs w:val="18"/>
              </w:rPr>
            </w:pPr>
            <w:r w:rsidRPr="00CF2147">
              <w:t>Not start</w:t>
            </w:r>
          </w:p>
        </w:tc>
      </w:tr>
      <w:tr w:rsidR="00D11C06" w:rsidRPr="005E77B7" w14:paraId="7917170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4" w14:textId="77777777" w:rsidR="00D11C06" w:rsidRDefault="00D11C06" w:rsidP="00D11C06">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CA_2A-2A-66A</w:t>
            </w:r>
            <w:r>
              <w:t>_BCS0</w:t>
            </w:r>
          </w:p>
          <w:p w14:paraId="79171705" w14:textId="77777777" w:rsidR="00D11C06" w:rsidRPr="00A51ABA" w:rsidRDefault="00D11C06" w:rsidP="00D11C06"/>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6" w14:textId="7A8770DB" w:rsidR="00D11C06" w:rsidRPr="00CA1F12" w:rsidRDefault="0061455E" w:rsidP="00D11C06">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7" w14:textId="77777777" w:rsidR="00D11C06" w:rsidRPr="00A6450E" w:rsidRDefault="00D11C06" w:rsidP="00D11C06">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08" w14:textId="77777777" w:rsidR="00D11C06" w:rsidRPr="008A6213" w:rsidRDefault="00D11C06" w:rsidP="00D11C0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9" w14:textId="77777777" w:rsidR="00D11C06" w:rsidRPr="00CF2147" w:rsidRDefault="00D11C06" w:rsidP="00D11C06">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A" w14:textId="77777777" w:rsidR="00D11C06" w:rsidRPr="00CF2147" w:rsidRDefault="00D11C06" w:rsidP="00D11C06">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B" w14:textId="77777777" w:rsidR="00D11C06" w:rsidRPr="00CF2147" w:rsidRDefault="00D11C06" w:rsidP="00D11C06">
            <w:pPr>
              <w:spacing w:line="252" w:lineRule="auto"/>
            </w:pPr>
            <w:r w:rsidRPr="00CF2147">
              <w:t>Not start</w:t>
            </w:r>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lastRenderedPageBreak/>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77777777" w:rsidR="008E5692" w:rsidRPr="00CF2147" w:rsidRDefault="008E5692" w:rsidP="008E5692">
            <w:pPr>
              <w:spacing w:line="252" w:lineRule="auto"/>
            </w:pPr>
            <w:r w:rsidRPr="00CF2147">
              <w:t>Not start</w:t>
            </w:r>
          </w:p>
        </w:tc>
      </w:tr>
      <w:tr w:rsidR="008E5692"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77777777" w:rsidR="008E5692" w:rsidRPr="00CF2147" w:rsidRDefault="008E5692" w:rsidP="008E5692">
            <w:pPr>
              <w:spacing w:line="252" w:lineRule="auto"/>
            </w:pPr>
            <w:r w:rsidRPr="00CF2147">
              <w:t>Not start</w:t>
            </w:r>
          </w:p>
        </w:tc>
      </w:tr>
      <w:tr w:rsidR="008E5692" w:rsidRPr="005E77B7" w14:paraId="7917172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E" w14:textId="3B60472B"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3" w14:textId="77777777" w:rsidR="008E5692" w:rsidRPr="00CF2147" w:rsidRDefault="008E5692" w:rsidP="008E5692">
            <w:pPr>
              <w:spacing w:line="252" w:lineRule="auto"/>
            </w:pPr>
            <w:r w:rsidRPr="00CF2147">
              <w:t>Not start</w:t>
            </w:r>
          </w:p>
        </w:tc>
      </w:tr>
      <w:tr w:rsidR="008E5692" w:rsidRPr="005E77B7" w14:paraId="7917172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CA_13A-46A-46C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6" w14:textId="779707EC"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7"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B" w14:textId="77777777" w:rsidR="008E5692" w:rsidRPr="00CF2147" w:rsidRDefault="008E5692" w:rsidP="008E5692">
            <w:pPr>
              <w:spacing w:line="252" w:lineRule="auto"/>
            </w:pPr>
            <w:r w:rsidRPr="00CF2147">
              <w:t>Not start</w:t>
            </w:r>
          </w:p>
        </w:tc>
      </w:tr>
      <w:tr w:rsidR="008E5692" w:rsidRPr="005E77B7" w14:paraId="7917173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E" w14:textId="5EBD10BD"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3" w14:textId="77777777" w:rsidR="008E5692" w:rsidRPr="00CF2147" w:rsidRDefault="008E5692" w:rsidP="008E5692">
            <w:pPr>
              <w:spacing w:line="252" w:lineRule="auto"/>
            </w:pPr>
            <w:r w:rsidRPr="00CF2147">
              <w:t>Not start</w:t>
            </w:r>
          </w:p>
        </w:tc>
      </w:tr>
      <w:tr w:rsidR="008E5692" w:rsidRPr="005E77B7" w14:paraId="7917173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3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CA_13A-46A-46A</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6" w14:textId="1638135B"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37" w14:textId="77777777" w:rsidR="008E5692" w:rsidRDefault="008E5692" w:rsidP="008E5692">
            <w:pPr>
              <w:rPr>
                <w:rFonts w:cs="Arial"/>
                <w:szCs w:val="18"/>
              </w:rPr>
            </w:pPr>
            <w:r w:rsidRPr="00F34BB3">
              <w:rPr>
                <w:rFonts w:eastAsia="Times New Roman" w:cs="Arial"/>
                <w:color w:val="000000"/>
                <w:szCs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B" w14:textId="77777777" w:rsidR="008E5692" w:rsidRPr="00CF2147" w:rsidRDefault="008E5692" w:rsidP="008E5692">
            <w:pPr>
              <w:spacing w:line="252" w:lineRule="auto"/>
            </w:pPr>
            <w:r w:rsidRPr="00CF2147">
              <w:t>Not start</w:t>
            </w:r>
          </w:p>
        </w:tc>
      </w:tr>
      <w:tr w:rsidR="008E5692"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E5692" w:rsidRPr="00CA1F12" w:rsidRDefault="005D2FD4"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E5692" w:rsidRPr="00F34BB3" w:rsidRDefault="008E5692" w:rsidP="008E569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E5692" w:rsidRDefault="008E5692" w:rsidP="008E569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77777777" w:rsidR="008E5692" w:rsidRPr="00CF2147" w:rsidRDefault="008E5692" w:rsidP="008E5692">
            <w:pPr>
              <w:spacing w:line="252" w:lineRule="auto"/>
            </w:pPr>
            <w:r w:rsidRPr="00CF2147">
              <w:t>Not start</w:t>
            </w:r>
          </w:p>
        </w:tc>
      </w:tr>
      <w:tr w:rsidR="008E5692"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8E5692" w:rsidRPr="00CA1F12" w:rsidRDefault="005D2FD4"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8E5692" w:rsidRPr="00F34BB3" w:rsidRDefault="008E5692" w:rsidP="008E569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8E5692" w:rsidRDefault="008E5692" w:rsidP="008E569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A"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77777777" w:rsidR="008E5692" w:rsidRPr="00CF2147" w:rsidRDefault="008E5692" w:rsidP="008E5692">
            <w:pPr>
              <w:spacing w:line="252" w:lineRule="auto"/>
            </w:pPr>
            <w:r w:rsidRPr="00CF2147">
              <w:t>Not start</w:t>
            </w:r>
          </w:p>
        </w:tc>
      </w:tr>
      <w:tr w:rsidR="008E569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8E5692" w:rsidRPr="00CA1F12" w:rsidRDefault="00F21BD9"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8E5692" w:rsidRPr="00F34BB3" w:rsidRDefault="008E5692" w:rsidP="008E569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8E5692" w:rsidRDefault="008E5692" w:rsidP="008E569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77777777" w:rsidR="008E5692" w:rsidRPr="00CF2147" w:rsidRDefault="008E5692" w:rsidP="008E5692">
            <w:pPr>
              <w:spacing w:line="252" w:lineRule="auto"/>
            </w:pPr>
            <w:r w:rsidRPr="00CF2147">
              <w:t>Not start</w:t>
            </w:r>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r>
              <w:rPr>
                <w:rFonts w:cs="Arial"/>
                <w:szCs w:val="18"/>
              </w:rPr>
              <w:t>Atoosa Hatefi,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77777777" w:rsidR="008E5692" w:rsidRPr="00CF2147" w:rsidRDefault="008E5692" w:rsidP="008E5692">
            <w:pPr>
              <w:spacing w:line="252" w:lineRule="auto"/>
            </w:pPr>
            <w:r w:rsidRPr="00CF2147">
              <w:t>Not start</w:t>
            </w:r>
          </w:p>
        </w:tc>
      </w:tr>
      <w:tr w:rsidR="008E5692"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8E5692" w:rsidRPr="00CA1F12" w:rsidRDefault="0044619C"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77777777" w:rsidR="008E5692" w:rsidRPr="00CF2147" w:rsidRDefault="008E5692" w:rsidP="008E5692">
            <w:pPr>
              <w:spacing w:line="252" w:lineRule="auto"/>
            </w:pPr>
            <w:r w:rsidRPr="00CF2147">
              <w:t>Not start</w:t>
            </w:r>
          </w:p>
        </w:tc>
      </w:tr>
      <w:tr w:rsidR="008E5692"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8E5692" w:rsidRPr="00CA1F12" w:rsidRDefault="0044619C"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77777777" w:rsidR="008E5692" w:rsidRPr="00CF2147" w:rsidRDefault="008E5692" w:rsidP="008E5692">
            <w:pPr>
              <w:spacing w:line="252" w:lineRule="auto"/>
            </w:pPr>
            <w:r w:rsidRPr="00CF2147">
              <w:t>Not start</w:t>
            </w:r>
          </w:p>
        </w:tc>
      </w:tr>
      <w:tr w:rsidR="008E5692"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w:t>
            </w:r>
            <w:r w:rsidR="00836A10">
              <w:rPr>
                <w:rFonts w:ascii="Arial" w:hAnsi="Arial" w:cs="Arial"/>
                <w:color w:val="000000"/>
                <w:sz w:val="18"/>
                <w:szCs w:val="18"/>
              </w:rPr>
              <w:t>5</w:t>
            </w:r>
            <w:r>
              <w:rPr>
                <w:rFonts w:ascii="Arial" w:hAnsi="Arial" w:cs="Arial"/>
                <w:color w:val="000000"/>
                <w:sz w:val="18"/>
                <w:szCs w:val="18"/>
              </w:rPr>
              <w:t>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8E5692" w:rsidRPr="00CA1F12" w:rsidRDefault="00824E37"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77777777" w:rsidR="008E5692" w:rsidRPr="00CF2147" w:rsidRDefault="008E5692" w:rsidP="008E5692">
            <w:pPr>
              <w:spacing w:line="252" w:lineRule="auto"/>
            </w:pPr>
            <w:r w:rsidRPr="00CF2147">
              <w:t>Not start</w:t>
            </w:r>
          </w:p>
        </w:tc>
      </w:tr>
      <w:tr w:rsidR="008E5692"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8E5692" w:rsidRPr="00CA1F12" w:rsidRDefault="00836A10"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77777777" w:rsidR="008E5692" w:rsidRPr="00CF2147" w:rsidRDefault="008E5692" w:rsidP="008E5692">
            <w:pPr>
              <w:spacing w:line="252" w:lineRule="auto"/>
            </w:pPr>
            <w:r w:rsidRPr="00CF2147">
              <w:t>Not start</w:t>
            </w:r>
          </w:p>
        </w:tc>
      </w:tr>
      <w:tr w:rsidR="008E5692"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8E5692" w:rsidRPr="00CA1F12" w:rsidRDefault="00836A10"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77777777" w:rsidR="008E5692" w:rsidRPr="00CF2147" w:rsidRDefault="008E5692" w:rsidP="008E5692">
            <w:pPr>
              <w:spacing w:line="252" w:lineRule="auto"/>
            </w:pPr>
            <w:r w:rsidRPr="00CF2147">
              <w:t>Not start</w:t>
            </w:r>
          </w:p>
        </w:tc>
      </w:tr>
      <w:tr w:rsidR="008E5692" w:rsidRPr="005E77B7" w14:paraId="7917178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CA_5A-66B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33EB8A82" w:rsidR="008E5692" w:rsidRPr="00CA1F12" w:rsidRDefault="00DB7CB0"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77777777" w:rsidR="008E5692" w:rsidRPr="00CF2147" w:rsidRDefault="008E5692" w:rsidP="008E5692">
            <w:pPr>
              <w:spacing w:line="252" w:lineRule="auto"/>
            </w:pPr>
            <w:r w:rsidRPr="00CF2147">
              <w:t>Not start</w:t>
            </w:r>
          </w:p>
        </w:tc>
      </w:tr>
      <w:tr w:rsidR="008E5692"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8E5692" w:rsidRPr="00CA1F12" w:rsidRDefault="000C43C5" w:rsidP="008E5692">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77777777" w:rsidR="008E5692" w:rsidRPr="00CF2147" w:rsidRDefault="008E5692" w:rsidP="008E5692">
            <w:pPr>
              <w:spacing w:line="252" w:lineRule="auto"/>
            </w:pPr>
            <w:r w:rsidRPr="00CF2147">
              <w:t>Not start</w:t>
            </w:r>
          </w:p>
        </w:tc>
      </w:tr>
      <w:tr w:rsidR="008E5692"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8E5692" w:rsidRDefault="008E5692" w:rsidP="008E5692">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8E5692" w:rsidRPr="00CA1F12" w:rsidRDefault="008E5692" w:rsidP="008E5692">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0EFF79B4" w:rsidR="008E5692" w:rsidRDefault="008E5692" w:rsidP="008E5692">
            <w:pPr>
              <w:rPr>
                <w:rFonts w:cs="Arial"/>
                <w:szCs w:val="18"/>
              </w:rPr>
            </w:pPr>
            <w:r w:rsidRPr="009843C1">
              <w:t>Jeremy Chu,</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6CCA722"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16DD9C8A"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632E594B"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04247C0C" w:rsidR="008E5692" w:rsidRPr="00CF2147" w:rsidRDefault="008E5692" w:rsidP="008E5692">
            <w:pPr>
              <w:spacing w:line="252" w:lineRule="auto"/>
            </w:pPr>
            <w:r w:rsidRPr="00CF2147">
              <w:t>Not start</w:t>
            </w:r>
          </w:p>
        </w:tc>
      </w:tr>
      <w:tr w:rsidR="0061455E" w:rsidRPr="005E77B7" w14:paraId="50E3DB5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BE28984" w14:textId="02AE02B7" w:rsidR="0061455E" w:rsidRDefault="0061455E" w:rsidP="0061455E">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CC234F8" w14:textId="3803600E" w:rsidR="0061455E" w:rsidRPr="00CA1F12" w:rsidRDefault="00F47A37" w:rsidP="0061455E">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76C16C" w14:textId="79EC9DD1" w:rsidR="0061455E" w:rsidRDefault="0061455E" w:rsidP="0061455E">
            <w:pPr>
              <w:rPr>
                <w:rFonts w:cs="Arial"/>
                <w:szCs w:val="18"/>
              </w:rPr>
            </w:pPr>
            <w:r w:rsidRPr="009843C1">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3E70FF9"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25C7EBA" w14:textId="5DC72C55"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76730C" w14:textId="3CFCA932"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286628" w14:textId="43F3C7B8" w:rsidR="0061455E" w:rsidRPr="00CF2147" w:rsidRDefault="0061455E" w:rsidP="0061455E">
            <w:pPr>
              <w:spacing w:line="252" w:lineRule="auto"/>
            </w:pPr>
            <w:r w:rsidRPr="00CF2147">
              <w:t>Not start</w:t>
            </w:r>
          </w:p>
        </w:tc>
      </w:tr>
      <w:tr w:rsidR="0061455E" w:rsidRPr="005E77B7" w14:paraId="4D952CA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E6BE08B" w14:textId="68AACCB1" w:rsidR="0061455E" w:rsidRDefault="0061455E" w:rsidP="0061455E">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91FDDA" w14:textId="7488BCBE" w:rsidR="0061455E" w:rsidRPr="00CA1F12" w:rsidRDefault="00F47A37" w:rsidP="0061455E">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C4675E" w14:textId="056F5A4F" w:rsidR="0061455E" w:rsidRDefault="0061455E" w:rsidP="0061455E">
            <w:pPr>
              <w:rPr>
                <w:rFonts w:cs="Arial"/>
                <w:szCs w:val="18"/>
              </w:rPr>
            </w:pPr>
            <w:r w:rsidRPr="009843C1">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BBE4C73"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87C6AC" w14:textId="7A41AE8A"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DD87BB" w14:textId="44D1D606"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2ACE334" w14:textId="410C819E" w:rsidR="0061455E" w:rsidRPr="00CF2147" w:rsidRDefault="0061455E" w:rsidP="0061455E">
            <w:pPr>
              <w:spacing w:line="252" w:lineRule="auto"/>
            </w:pPr>
            <w:r w:rsidRPr="00CF2147">
              <w:t>Not start</w:t>
            </w:r>
          </w:p>
        </w:tc>
      </w:tr>
      <w:tr w:rsidR="0061455E" w:rsidRPr="005E77B7" w14:paraId="1937A7D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06A6E04" w14:textId="7B7B9491" w:rsidR="0061455E" w:rsidRDefault="0061455E" w:rsidP="0061455E">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0B72BB" w14:textId="26C285F4" w:rsidR="0061455E" w:rsidRPr="00CA1F12" w:rsidRDefault="00F47A37" w:rsidP="0061455E">
            <w:r>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3D639F" w14:textId="1BE83416" w:rsidR="0061455E" w:rsidRDefault="0061455E" w:rsidP="0061455E">
            <w:pPr>
              <w:rPr>
                <w:rFonts w:cs="Arial"/>
                <w:szCs w:val="18"/>
              </w:rPr>
            </w:pPr>
            <w:r w:rsidRPr="009843C1">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623B5FB"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3095B9D" w14:textId="17D55149"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90C7293" w14:textId="6D9C0A8D"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943164" w14:textId="164DA36F" w:rsidR="0061455E" w:rsidRPr="00CF2147" w:rsidRDefault="0061455E" w:rsidP="0061455E">
            <w:pPr>
              <w:spacing w:line="252" w:lineRule="auto"/>
            </w:pPr>
            <w:r w:rsidRPr="00CF2147">
              <w:t>Not start</w:t>
            </w:r>
          </w:p>
        </w:tc>
      </w:tr>
      <w:tr w:rsidR="0061455E" w:rsidRPr="005E77B7" w14:paraId="7C5F700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B49074" w14:textId="4EFF6F98" w:rsidR="0061455E" w:rsidRDefault="0061455E" w:rsidP="0061455E">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4169B45" w14:textId="48187CAF" w:rsidR="0061455E" w:rsidRPr="00CA1F12" w:rsidRDefault="00D61371" w:rsidP="0061455E">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24F538C" w14:textId="3622E9FD" w:rsidR="0061455E" w:rsidRDefault="0061455E" w:rsidP="0061455E">
            <w:pPr>
              <w:rPr>
                <w:rFonts w:cs="Arial"/>
                <w:szCs w:val="18"/>
              </w:rPr>
            </w:pPr>
            <w:r w:rsidRPr="009843C1">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8450583"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F162C3" w14:textId="3B83957E"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966832B" w14:textId="420AD725"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CC2E888" w14:textId="34EC6E26" w:rsidR="0061455E" w:rsidRPr="00CF2147" w:rsidRDefault="0061455E" w:rsidP="0061455E">
            <w:pPr>
              <w:spacing w:line="252" w:lineRule="auto"/>
            </w:pPr>
            <w:r w:rsidRPr="00CF2147">
              <w:t>Not start</w:t>
            </w:r>
          </w:p>
        </w:tc>
      </w:tr>
      <w:tr w:rsidR="0061455E"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61455E" w:rsidRDefault="0061455E" w:rsidP="0061455E">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61455E" w:rsidRPr="00CA1F12" w:rsidRDefault="00267C2D" w:rsidP="0061455E">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61455E" w:rsidRDefault="0061455E" w:rsidP="0061455E">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61455E" w:rsidRPr="00CF2147" w:rsidRDefault="0061455E" w:rsidP="0061455E">
            <w:pPr>
              <w:spacing w:line="252" w:lineRule="auto"/>
            </w:pPr>
            <w:r w:rsidRPr="00CF2147">
              <w:t>Not start</w:t>
            </w:r>
          </w:p>
        </w:tc>
      </w:tr>
      <w:tr w:rsidR="0061455E"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61455E" w:rsidRDefault="0061455E" w:rsidP="0061455E">
            <w:pPr>
              <w:overflowPunct/>
              <w:autoSpaceDE/>
              <w:adjustRightInd/>
              <w:spacing w:after="0"/>
              <w:rPr>
                <w:rFonts w:ascii="Arial" w:hAnsi="Arial" w:cs="Arial"/>
                <w:color w:val="000000"/>
                <w:sz w:val="18"/>
                <w:szCs w:val="18"/>
              </w:rPr>
            </w:pPr>
            <w:r w:rsidRPr="004502ED">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61455E" w:rsidRPr="00CA1F12" w:rsidRDefault="00267C2D" w:rsidP="0061455E">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61455E" w:rsidRDefault="0061455E" w:rsidP="0061455E">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61455E" w:rsidRPr="00CF2147" w:rsidRDefault="0061455E" w:rsidP="0061455E">
            <w:pPr>
              <w:spacing w:line="252" w:lineRule="auto"/>
            </w:pPr>
            <w:r w:rsidRPr="00CF2147">
              <w:t>Not start</w:t>
            </w:r>
          </w:p>
        </w:tc>
      </w:tr>
      <w:tr w:rsidR="0061455E"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61455E" w:rsidRDefault="0061455E" w:rsidP="0061455E">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61455E" w:rsidRPr="00CA1F12" w:rsidRDefault="00B25B2C" w:rsidP="0061455E">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61455E" w:rsidRDefault="0061455E" w:rsidP="0061455E">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61455E" w:rsidRPr="00CF2147" w:rsidRDefault="0061455E" w:rsidP="0061455E">
            <w:pPr>
              <w:spacing w:line="252" w:lineRule="auto"/>
            </w:pPr>
            <w:r w:rsidRPr="00CF2147">
              <w:t>Not start</w:t>
            </w:r>
          </w:p>
        </w:tc>
      </w:tr>
      <w:tr w:rsidR="0061455E"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61455E" w:rsidRDefault="0061455E" w:rsidP="0061455E">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61455E" w:rsidRPr="00CA1F12" w:rsidRDefault="00340DDB" w:rsidP="0061455E">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61455E" w:rsidRDefault="0061455E" w:rsidP="0061455E">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61455E" w:rsidRPr="008A6213" w:rsidRDefault="0061455E" w:rsidP="0061455E">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61455E" w:rsidRPr="00CF2147" w:rsidRDefault="0061455E" w:rsidP="0061455E">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61455E" w:rsidRPr="00CF2147" w:rsidRDefault="0061455E" w:rsidP="0061455E">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61455E" w:rsidRPr="00CF2147" w:rsidRDefault="0061455E" w:rsidP="0061455E">
            <w:pPr>
              <w:spacing w:line="252" w:lineRule="auto"/>
            </w:pPr>
            <w:r w:rsidRPr="00CF2147">
              <w:t>Not start</w:t>
            </w:r>
          </w:p>
        </w:tc>
      </w:tr>
      <w:tr w:rsidR="006F222B"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6F222B" w:rsidRDefault="006F222B" w:rsidP="006F222B">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6F222B" w:rsidRPr="00CA1F12" w:rsidRDefault="006F222B" w:rsidP="006F222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6F222B" w:rsidRDefault="006F222B" w:rsidP="006F222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8474259" w14:textId="77777777" w:rsidR="006F222B" w:rsidRPr="008A6213" w:rsidRDefault="006F222B" w:rsidP="006F222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70B3EE78" w:rsidR="006F222B" w:rsidRPr="00CF2147" w:rsidRDefault="006F222B" w:rsidP="006F222B">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41D06BCD" w:rsidR="006F222B" w:rsidRPr="00CF2147" w:rsidRDefault="006F222B" w:rsidP="006F222B">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73C47B33" w:rsidR="006F222B" w:rsidRPr="00CF2147" w:rsidRDefault="006F222B" w:rsidP="006F222B">
            <w:pPr>
              <w:spacing w:line="252" w:lineRule="auto"/>
            </w:pPr>
            <w:r w:rsidRPr="00CF2147">
              <w:t>Not start</w:t>
            </w:r>
          </w:p>
        </w:tc>
      </w:tr>
      <w:tr w:rsidR="006F222B"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6F222B" w:rsidRDefault="006F222B" w:rsidP="006F222B">
            <w:pPr>
              <w:overflowPunct/>
              <w:autoSpaceDE/>
              <w:adjustRightInd/>
              <w:spacing w:after="0"/>
              <w:rPr>
                <w:rFonts w:ascii="Arial" w:hAnsi="Arial" w:cs="Arial"/>
                <w:color w:val="000000"/>
                <w:sz w:val="18"/>
                <w:szCs w:val="18"/>
              </w:rPr>
            </w:pPr>
            <w:r w:rsidRPr="004502ED">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6F222B" w:rsidRPr="00CA1F12" w:rsidRDefault="006F222B" w:rsidP="006F222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6F222B" w:rsidRDefault="006F222B" w:rsidP="006F222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667E3C7" w14:textId="77777777" w:rsidR="006F222B" w:rsidRPr="008A6213" w:rsidRDefault="006F222B" w:rsidP="006F222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53B74AAA" w:rsidR="006F222B" w:rsidRPr="00CF2147" w:rsidRDefault="006F222B" w:rsidP="006F222B">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39B82E68" w:rsidR="006F222B" w:rsidRPr="00CF2147" w:rsidRDefault="006F222B" w:rsidP="006F222B">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69D90CAB" w:rsidR="006F222B" w:rsidRPr="00CF2147" w:rsidRDefault="006F222B" w:rsidP="006F222B">
            <w:pPr>
              <w:spacing w:line="252" w:lineRule="auto"/>
            </w:pPr>
            <w:r w:rsidRPr="00CF2147">
              <w:t>Not start</w:t>
            </w:r>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t>3.1</w:t>
      </w:r>
      <w:r>
        <w:rPr>
          <w:lang w:eastAsia="ja-JP"/>
        </w:rPr>
        <w:tab/>
        <w:t>SAx/CTs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lastRenderedPageBreak/>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4C325" w14:textId="77777777" w:rsidR="00E85721" w:rsidRDefault="00E85721">
      <w:r>
        <w:separator/>
      </w:r>
    </w:p>
  </w:endnote>
  <w:endnote w:type="continuationSeparator" w:id="0">
    <w:p w14:paraId="45C86DFB" w14:textId="77777777" w:rsidR="00E85721" w:rsidRDefault="00E8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CA560" w14:textId="77777777" w:rsidR="00E85721" w:rsidRDefault="00E85721">
      <w:r>
        <w:separator/>
      </w:r>
    </w:p>
  </w:footnote>
  <w:footnote w:type="continuationSeparator" w:id="0">
    <w:p w14:paraId="0901E5F5" w14:textId="77777777" w:rsidR="00E85721" w:rsidRDefault="00E85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3B8F"/>
    <w:rsid w:val="000276C5"/>
    <w:rsid w:val="0004456C"/>
    <w:rsid w:val="00045209"/>
    <w:rsid w:val="0005259B"/>
    <w:rsid w:val="00053FEE"/>
    <w:rsid w:val="00060AE4"/>
    <w:rsid w:val="000746A7"/>
    <w:rsid w:val="00086BCB"/>
    <w:rsid w:val="000910BB"/>
    <w:rsid w:val="000926AF"/>
    <w:rsid w:val="000A3ED2"/>
    <w:rsid w:val="000A7CBB"/>
    <w:rsid w:val="000C00FA"/>
    <w:rsid w:val="000C43C5"/>
    <w:rsid w:val="000C51AA"/>
    <w:rsid w:val="000D17BC"/>
    <w:rsid w:val="000D2186"/>
    <w:rsid w:val="000E4F35"/>
    <w:rsid w:val="000F6C1C"/>
    <w:rsid w:val="00116F4B"/>
    <w:rsid w:val="00137471"/>
    <w:rsid w:val="00150FD3"/>
    <w:rsid w:val="00184428"/>
    <w:rsid w:val="00184BB7"/>
    <w:rsid w:val="00196E52"/>
    <w:rsid w:val="001A248F"/>
    <w:rsid w:val="001A3B5F"/>
    <w:rsid w:val="001A609F"/>
    <w:rsid w:val="001B5CA8"/>
    <w:rsid w:val="001C4490"/>
    <w:rsid w:val="001D2C1A"/>
    <w:rsid w:val="001D3BA2"/>
    <w:rsid w:val="001D44B7"/>
    <w:rsid w:val="001E0075"/>
    <w:rsid w:val="001F1B1F"/>
    <w:rsid w:val="001F2A20"/>
    <w:rsid w:val="001F486F"/>
    <w:rsid w:val="00207DC4"/>
    <w:rsid w:val="0022485E"/>
    <w:rsid w:val="00243A99"/>
    <w:rsid w:val="00267C2D"/>
    <w:rsid w:val="00271963"/>
    <w:rsid w:val="002926CA"/>
    <w:rsid w:val="0029567C"/>
    <w:rsid w:val="002C59CE"/>
    <w:rsid w:val="002D237F"/>
    <w:rsid w:val="002F1334"/>
    <w:rsid w:val="00301B7A"/>
    <w:rsid w:val="00306D59"/>
    <w:rsid w:val="003160F2"/>
    <w:rsid w:val="0032503A"/>
    <w:rsid w:val="00325EE1"/>
    <w:rsid w:val="003357C0"/>
    <w:rsid w:val="00340DDB"/>
    <w:rsid w:val="00344D60"/>
    <w:rsid w:val="00346477"/>
    <w:rsid w:val="00346F36"/>
    <w:rsid w:val="00347CB0"/>
    <w:rsid w:val="0036248C"/>
    <w:rsid w:val="00367401"/>
    <w:rsid w:val="00375678"/>
    <w:rsid w:val="0039390A"/>
    <w:rsid w:val="00394AB0"/>
    <w:rsid w:val="00396252"/>
    <w:rsid w:val="003A00C5"/>
    <w:rsid w:val="003A4B47"/>
    <w:rsid w:val="003B24AF"/>
    <w:rsid w:val="003B7182"/>
    <w:rsid w:val="003D5036"/>
    <w:rsid w:val="003D764D"/>
    <w:rsid w:val="003E3A1A"/>
    <w:rsid w:val="0040091C"/>
    <w:rsid w:val="00406D7A"/>
    <w:rsid w:val="004258BA"/>
    <w:rsid w:val="0044619C"/>
    <w:rsid w:val="004531C9"/>
    <w:rsid w:val="00456097"/>
    <w:rsid w:val="00457D91"/>
    <w:rsid w:val="00460C31"/>
    <w:rsid w:val="00464E5B"/>
    <w:rsid w:val="0047055A"/>
    <w:rsid w:val="00474450"/>
    <w:rsid w:val="004873E6"/>
    <w:rsid w:val="004B15B8"/>
    <w:rsid w:val="004B1B9B"/>
    <w:rsid w:val="004B566C"/>
    <w:rsid w:val="004B7B48"/>
    <w:rsid w:val="004C6B7C"/>
    <w:rsid w:val="004D4AB1"/>
    <w:rsid w:val="004D4C08"/>
    <w:rsid w:val="004F218A"/>
    <w:rsid w:val="0050334E"/>
    <w:rsid w:val="00505387"/>
    <w:rsid w:val="005128E8"/>
    <w:rsid w:val="00512DF7"/>
    <w:rsid w:val="005141E7"/>
    <w:rsid w:val="00517E63"/>
    <w:rsid w:val="0052625B"/>
    <w:rsid w:val="00526B0D"/>
    <w:rsid w:val="00550E01"/>
    <w:rsid w:val="0055346F"/>
    <w:rsid w:val="005579FF"/>
    <w:rsid w:val="00557FDC"/>
    <w:rsid w:val="005776DD"/>
    <w:rsid w:val="00580757"/>
    <w:rsid w:val="00582117"/>
    <w:rsid w:val="0058478F"/>
    <w:rsid w:val="00593315"/>
    <w:rsid w:val="00597EE8"/>
    <w:rsid w:val="005A170D"/>
    <w:rsid w:val="005A592A"/>
    <w:rsid w:val="005A6C96"/>
    <w:rsid w:val="005C4DEE"/>
    <w:rsid w:val="005D0418"/>
    <w:rsid w:val="005D2FD4"/>
    <w:rsid w:val="005E1D58"/>
    <w:rsid w:val="00610E37"/>
    <w:rsid w:val="0061455E"/>
    <w:rsid w:val="006207ED"/>
    <w:rsid w:val="00626BC9"/>
    <w:rsid w:val="00644253"/>
    <w:rsid w:val="006458DF"/>
    <w:rsid w:val="0064748C"/>
    <w:rsid w:val="00650D52"/>
    <w:rsid w:val="00653CB4"/>
    <w:rsid w:val="00657B29"/>
    <w:rsid w:val="006615B2"/>
    <w:rsid w:val="00662313"/>
    <w:rsid w:val="00673911"/>
    <w:rsid w:val="006870C9"/>
    <w:rsid w:val="006A1926"/>
    <w:rsid w:val="006A3ADF"/>
    <w:rsid w:val="006A7BCB"/>
    <w:rsid w:val="006B4C1E"/>
    <w:rsid w:val="006C090F"/>
    <w:rsid w:val="006C4E32"/>
    <w:rsid w:val="006C56D8"/>
    <w:rsid w:val="006D07AE"/>
    <w:rsid w:val="006D1C93"/>
    <w:rsid w:val="006D4D53"/>
    <w:rsid w:val="006E3F11"/>
    <w:rsid w:val="006F222B"/>
    <w:rsid w:val="006F7E86"/>
    <w:rsid w:val="00701410"/>
    <w:rsid w:val="007113A1"/>
    <w:rsid w:val="00720D0C"/>
    <w:rsid w:val="00721CF6"/>
    <w:rsid w:val="00723E46"/>
    <w:rsid w:val="00733826"/>
    <w:rsid w:val="00742B5B"/>
    <w:rsid w:val="00744202"/>
    <w:rsid w:val="00766CFB"/>
    <w:rsid w:val="007816FF"/>
    <w:rsid w:val="00783B44"/>
    <w:rsid w:val="00785028"/>
    <w:rsid w:val="00793595"/>
    <w:rsid w:val="007A3A5A"/>
    <w:rsid w:val="007A4370"/>
    <w:rsid w:val="007C2457"/>
    <w:rsid w:val="007E1D15"/>
    <w:rsid w:val="007E1DEA"/>
    <w:rsid w:val="007E2202"/>
    <w:rsid w:val="007E6F04"/>
    <w:rsid w:val="008145EA"/>
    <w:rsid w:val="00815869"/>
    <w:rsid w:val="00816B81"/>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C1698"/>
    <w:rsid w:val="008C1A3D"/>
    <w:rsid w:val="008D01C3"/>
    <w:rsid w:val="008D1E13"/>
    <w:rsid w:val="008D473B"/>
    <w:rsid w:val="008D6549"/>
    <w:rsid w:val="008D70D2"/>
    <w:rsid w:val="008E5692"/>
    <w:rsid w:val="00900AE8"/>
    <w:rsid w:val="00900DAD"/>
    <w:rsid w:val="0091408E"/>
    <w:rsid w:val="009307F7"/>
    <w:rsid w:val="009378CA"/>
    <w:rsid w:val="0095025E"/>
    <w:rsid w:val="009533CC"/>
    <w:rsid w:val="00955C4C"/>
    <w:rsid w:val="009779EA"/>
    <w:rsid w:val="0099004E"/>
    <w:rsid w:val="00995338"/>
    <w:rsid w:val="00996777"/>
    <w:rsid w:val="009C0BC7"/>
    <w:rsid w:val="009C6592"/>
    <w:rsid w:val="009D4A9F"/>
    <w:rsid w:val="009E209B"/>
    <w:rsid w:val="009F0747"/>
    <w:rsid w:val="00A03514"/>
    <w:rsid w:val="00A17079"/>
    <w:rsid w:val="00A2229E"/>
    <w:rsid w:val="00A43924"/>
    <w:rsid w:val="00A448C3"/>
    <w:rsid w:val="00A458D4"/>
    <w:rsid w:val="00A46FB7"/>
    <w:rsid w:val="00A51ABA"/>
    <w:rsid w:val="00A53118"/>
    <w:rsid w:val="00A6450E"/>
    <w:rsid w:val="00A86AB5"/>
    <w:rsid w:val="00A92DE8"/>
    <w:rsid w:val="00A97226"/>
    <w:rsid w:val="00AA0E64"/>
    <w:rsid w:val="00AA142F"/>
    <w:rsid w:val="00AA53DB"/>
    <w:rsid w:val="00AB239A"/>
    <w:rsid w:val="00AC23A2"/>
    <w:rsid w:val="00AC39FB"/>
    <w:rsid w:val="00AD53C7"/>
    <w:rsid w:val="00AD7ADC"/>
    <w:rsid w:val="00AE08EB"/>
    <w:rsid w:val="00AE3524"/>
    <w:rsid w:val="00B00BBE"/>
    <w:rsid w:val="00B10710"/>
    <w:rsid w:val="00B208FA"/>
    <w:rsid w:val="00B25B2C"/>
    <w:rsid w:val="00B25C12"/>
    <w:rsid w:val="00B2766F"/>
    <w:rsid w:val="00B31ABC"/>
    <w:rsid w:val="00B445ED"/>
    <w:rsid w:val="00B6300F"/>
    <w:rsid w:val="00B659ED"/>
    <w:rsid w:val="00B70389"/>
    <w:rsid w:val="00B84623"/>
    <w:rsid w:val="00BB66D5"/>
    <w:rsid w:val="00BC7E6E"/>
    <w:rsid w:val="00BE1D1F"/>
    <w:rsid w:val="00BE5E66"/>
    <w:rsid w:val="00C00281"/>
    <w:rsid w:val="00C03C78"/>
    <w:rsid w:val="00C05625"/>
    <w:rsid w:val="00C1751E"/>
    <w:rsid w:val="00C17C6C"/>
    <w:rsid w:val="00C21339"/>
    <w:rsid w:val="00C266F9"/>
    <w:rsid w:val="00C26B0A"/>
    <w:rsid w:val="00C371EA"/>
    <w:rsid w:val="00C445AD"/>
    <w:rsid w:val="00C44CBA"/>
    <w:rsid w:val="00C458F0"/>
    <w:rsid w:val="00C4666A"/>
    <w:rsid w:val="00C479A3"/>
    <w:rsid w:val="00C50477"/>
    <w:rsid w:val="00C5047D"/>
    <w:rsid w:val="00C74DAF"/>
    <w:rsid w:val="00C80116"/>
    <w:rsid w:val="00C851A5"/>
    <w:rsid w:val="00C87BFC"/>
    <w:rsid w:val="00CC69C7"/>
    <w:rsid w:val="00CF5E71"/>
    <w:rsid w:val="00CF7FAC"/>
    <w:rsid w:val="00D11C06"/>
    <w:rsid w:val="00D160C1"/>
    <w:rsid w:val="00D17794"/>
    <w:rsid w:val="00D22398"/>
    <w:rsid w:val="00D35CFF"/>
    <w:rsid w:val="00D35E6C"/>
    <w:rsid w:val="00D436CF"/>
    <w:rsid w:val="00D45B2F"/>
    <w:rsid w:val="00D46E88"/>
    <w:rsid w:val="00D60BD6"/>
    <w:rsid w:val="00D61371"/>
    <w:rsid w:val="00D613A9"/>
    <w:rsid w:val="00D65E4C"/>
    <w:rsid w:val="00D70D86"/>
    <w:rsid w:val="00D76BA4"/>
    <w:rsid w:val="00D8021D"/>
    <w:rsid w:val="00D82D10"/>
    <w:rsid w:val="00D86784"/>
    <w:rsid w:val="00DB5973"/>
    <w:rsid w:val="00DB7CB0"/>
    <w:rsid w:val="00DD6599"/>
    <w:rsid w:val="00DE2A08"/>
    <w:rsid w:val="00DE2B4D"/>
    <w:rsid w:val="00E00E44"/>
    <w:rsid w:val="00E049A8"/>
    <w:rsid w:val="00E04D93"/>
    <w:rsid w:val="00E12ECB"/>
    <w:rsid w:val="00E1451F"/>
    <w:rsid w:val="00E15A72"/>
    <w:rsid w:val="00E15E28"/>
    <w:rsid w:val="00E16577"/>
    <w:rsid w:val="00E36051"/>
    <w:rsid w:val="00E544FA"/>
    <w:rsid w:val="00E5792E"/>
    <w:rsid w:val="00E6077C"/>
    <w:rsid w:val="00E6618E"/>
    <w:rsid w:val="00E757FA"/>
    <w:rsid w:val="00E77436"/>
    <w:rsid w:val="00E81079"/>
    <w:rsid w:val="00E82C8E"/>
    <w:rsid w:val="00E85721"/>
    <w:rsid w:val="00E87CFA"/>
    <w:rsid w:val="00E93D77"/>
    <w:rsid w:val="00E95264"/>
    <w:rsid w:val="00E97176"/>
    <w:rsid w:val="00EA2172"/>
    <w:rsid w:val="00EA2DC1"/>
    <w:rsid w:val="00EB7743"/>
    <w:rsid w:val="00EC5571"/>
    <w:rsid w:val="00EC7166"/>
    <w:rsid w:val="00ED0E8F"/>
    <w:rsid w:val="00EE1504"/>
    <w:rsid w:val="00EE3B5B"/>
    <w:rsid w:val="00EE4CC9"/>
    <w:rsid w:val="00EF4800"/>
    <w:rsid w:val="00EF674A"/>
    <w:rsid w:val="00F00A3D"/>
    <w:rsid w:val="00F03B5D"/>
    <w:rsid w:val="00F050D3"/>
    <w:rsid w:val="00F17CA4"/>
    <w:rsid w:val="00F21BD9"/>
    <w:rsid w:val="00F24DDD"/>
    <w:rsid w:val="00F2770B"/>
    <w:rsid w:val="00F30A9E"/>
    <w:rsid w:val="00F47A37"/>
    <w:rsid w:val="00F549A3"/>
    <w:rsid w:val="00F55CBF"/>
    <w:rsid w:val="00F72B10"/>
    <w:rsid w:val="00F7503B"/>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329</TotalTime>
  <Pages>8</Pages>
  <Words>1874</Words>
  <Characters>10684</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48</cp:revision>
  <dcterms:created xsi:type="dcterms:W3CDTF">2019-05-24T03:19:00Z</dcterms:created>
  <dcterms:modified xsi:type="dcterms:W3CDTF">2019-09-09T01:29:00Z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